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4D865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A4D865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D865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D865D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</w:p>
        </w:tc>
      </w:tr>
      <w:tr w:rsidR="00C44B8B" w:rsidRPr="0052681C" w14:paraId="4A4D866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D865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D8660" w14:textId="77777777" w:rsidR="00C44B8B" w:rsidRPr="0052681C" w:rsidRDefault="00970F8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2224710</w:t>
            </w:r>
          </w:p>
        </w:tc>
      </w:tr>
    </w:tbl>
    <w:p w14:paraId="4A4D8662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A4D866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A4D866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A4D866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A4D866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A4D8667" w14:textId="77777777" w:rsidR="00C44B8B" w:rsidRPr="0052681C" w:rsidRDefault="00C44B8B" w:rsidP="00C44B8B"/>
    <w:p w14:paraId="4A4D8668" w14:textId="77777777" w:rsidR="00C44B8B" w:rsidRPr="0052681C" w:rsidRDefault="00C44B8B" w:rsidP="00C44B8B"/>
    <w:p w14:paraId="4A4D8669" w14:textId="77777777" w:rsidR="00C44B8B" w:rsidRPr="0052681C" w:rsidRDefault="00C44B8B" w:rsidP="00C44B8B"/>
    <w:p w14:paraId="4A4D866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A4D866B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A4D866C" w14:textId="77777777" w:rsidR="00612811" w:rsidRPr="0052681C" w:rsidRDefault="00970F83" w:rsidP="00773399">
      <w:pPr>
        <w:ind w:firstLine="0"/>
        <w:jc w:val="center"/>
        <w:rPr>
          <w:sz w:val="24"/>
          <w:szCs w:val="24"/>
          <w:lang w:val="en-US"/>
        </w:rPr>
      </w:pPr>
      <w:r>
        <w:rPr>
          <w:b/>
          <w:sz w:val="26"/>
          <w:szCs w:val="26"/>
          <w:u w:val="single"/>
          <w:lang w:val="en-US"/>
        </w:rPr>
        <w:t>Скоба СК-7-16</w:t>
      </w:r>
      <w:r w:rsidR="009C0389" w:rsidRPr="0052681C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52681C">
        <w:rPr>
          <w:b/>
          <w:sz w:val="26"/>
          <w:szCs w:val="26"/>
          <w:lang w:val="en-US"/>
        </w:rPr>
        <w:t xml:space="preserve"> 202A</w:t>
      </w:r>
    </w:p>
    <w:p w14:paraId="4A4D866D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A4D866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A4D866F" w14:textId="77777777" w:rsidR="004F4E9E" w:rsidRPr="0052681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Технические требования, характеристики </w:t>
      </w:r>
      <w:r w:rsidR="00770408" w:rsidRPr="0052681C">
        <w:rPr>
          <w:sz w:val="24"/>
          <w:szCs w:val="24"/>
        </w:rPr>
        <w:t>линейной арматуры и гасителей вибрации</w:t>
      </w:r>
      <w:r w:rsidR="004F4E9E" w:rsidRPr="0052681C">
        <w:rPr>
          <w:sz w:val="24"/>
          <w:szCs w:val="24"/>
        </w:rPr>
        <w:t xml:space="preserve"> </w:t>
      </w:r>
      <w:r w:rsidR="005F3212" w:rsidRPr="0052681C">
        <w:rPr>
          <w:sz w:val="24"/>
          <w:szCs w:val="24"/>
        </w:rPr>
        <w:t>(</w:t>
      </w:r>
      <w:r w:rsidR="00970F83">
        <w:rPr>
          <w:b/>
          <w:sz w:val="26"/>
          <w:szCs w:val="26"/>
          <w:u w:val="single"/>
        </w:rPr>
        <w:t>Скоба СК-7-16</w:t>
      </w:r>
      <w:r w:rsidR="005F3212" w:rsidRPr="0052681C">
        <w:rPr>
          <w:sz w:val="26"/>
          <w:szCs w:val="26"/>
        </w:rPr>
        <w:t xml:space="preserve">) </w:t>
      </w:r>
      <w:r w:rsidR="004F4E9E" w:rsidRPr="0052681C">
        <w:rPr>
          <w:sz w:val="24"/>
          <w:szCs w:val="24"/>
        </w:rPr>
        <w:t xml:space="preserve">должны соответствовать параметрам </w:t>
      </w:r>
      <w:r w:rsidR="00970F83">
        <w:rPr>
          <w:b/>
          <w:sz w:val="26"/>
          <w:szCs w:val="26"/>
          <w:u w:val="single"/>
        </w:rPr>
        <w:t>ТУ 34 13.11420-89</w:t>
      </w:r>
      <w:r w:rsidRPr="0052681C">
        <w:rPr>
          <w:sz w:val="26"/>
          <w:szCs w:val="26"/>
        </w:rPr>
        <w:t>.</w:t>
      </w:r>
    </w:p>
    <w:p w14:paraId="4A4D8670" w14:textId="77777777" w:rsidR="00A305DC" w:rsidRPr="0052681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A4D867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A4D8672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A4D8673" w14:textId="77777777" w:rsidR="00F64720" w:rsidRPr="0052681C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- продукция должна быть новой, ранее не использованной;</w:t>
      </w:r>
    </w:p>
    <w:p w14:paraId="4A4D867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A4D867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A4D867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A4D867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A4D867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A4D867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A4D867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4A4D867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4A4D867C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4A4D867D" w14:textId="77777777" w:rsidR="00DE0C6D" w:rsidRPr="0052681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A4D867E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ab/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A4D867F" w14:textId="77777777" w:rsidR="0052681C" w:rsidRDefault="00970F83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en-US"/>
        </w:rPr>
        <w:t>ТУ 34 13.11420-89</w:t>
      </w:r>
      <w:r w:rsidR="0052681C">
        <w:rPr>
          <w:sz w:val="24"/>
          <w:szCs w:val="24"/>
        </w:rPr>
        <w:t>;</w:t>
      </w:r>
    </w:p>
    <w:p w14:paraId="4A4D8680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A4D8681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A4D8682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A4D868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A4D8684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A4D868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A4D8686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A4D8687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A4D8688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46A53" w:rsidRPr="0052681C">
        <w:rPr>
          <w:szCs w:val="24"/>
        </w:rPr>
        <w:t>заявки</w:t>
      </w:r>
      <w:r w:rsidR="00F92D7E" w:rsidRPr="0052681C">
        <w:rPr>
          <w:szCs w:val="24"/>
        </w:rPr>
        <w:t>.</w:t>
      </w:r>
    </w:p>
    <w:p w14:paraId="4A4D8689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A4D868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A4D868B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A4D868C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A4D868D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A4D868E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A4D868F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A4D8690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A4D869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A4D869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A4D869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A4D869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A4D869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A4D869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A4D869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A4D8698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A4D8699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A4D869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A4D869B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A4D869C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A4D869D" w14:textId="77777777" w:rsidR="00562D55" w:rsidRPr="0052681C" w:rsidRDefault="00562D55" w:rsidP="00451C4D">
      <w:pPr>
        <w:rPr>
          <w:sz w:val="26"/>
          <w:szCs w:val="26"/>
        </w:rPr>
      </w:pPr>
    </w:p>
    <w:p w14:paraId="4A4D869E" w14:textId="77777777" w:rsidR="006D1941" w:rsidRPr="0052681C" w:rsidRDefault="006D1941" w:rsidP="00451C4D">
      <w:pPr>
        <w:rPr>
          <w:sz w:val="26"/>
          <w:szCs w:val="26"/>
        </w:rPr>
      </w:pPr>
    </w:p>
    <w:p w14:paraId="4A4D869F" w14:textId="77777777" w:rsidR="001D6900" w:rsidRPr="0052681C" w:rsidRDefault="001D6900" w:rsidP="00451C4D">
      <w:pPr>
        <w:rPr>
          <w:sz w:val="26"/>
          <w:szCs w:val="26"/>
        </w:rPr>
      </w:pPr>
    </w:p>
    <w:p w14:paraId="4A4D86A0" w14:textId="77777777" w:rsidR="004A2665" w:rsidRPr="0052681C" w:rsidRDefault="004A2665" w:rsidP="00451C4D">
      <w:pPr>
        <w:rPr>
          <w:sz w:val="26"/>
          <w:szCs w:val="26"/>
        </w:rPr>
      </w:pPr>
    </w:p>
    <w:p w14:paraId="4A4D86A1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A4D86A2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A4D86A3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4D86A6" w14:textId="77777777" w:rsidR="00970F83" w:rsidRDefault="00970F83">
      <w:r>
        <w:separator/>
      </w:r>
    </w:p>
  </w:endnote>
  <w:endnote w:type="continuationSeparator" w:id="0">
    <w:p w14:paraId="4A4D86A7" w14:textId="77777777" w:rsidR="00970F83" w:rsidRDefault="00970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4D86A4" w14:textId="77777777" w:rsidR="00970F83" w:rsidRDefault="00970F83">
      <w:r>
        <w:separator/>
      </w:r>
    </w:p>
  </w:footnote>
  <w:footnote w:type="continuationSeparator" w:id="0">
    <w:p w14:paraId="4A4D86A5" w14:textId="77777777" w:rsidR="00970F83" w:rsidRDefault="00970F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4D86A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A4D86A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83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572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F83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4D86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4C8C0-FBD0-4DD5-9267-409B0DE4E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0</TotalTime>
  <Pages>3</Pages>
  <Words>1167</Words>
  <Characters>6652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2015-05-13T12:01:00Z</dcterms:created>
  <dcterms:modified xsi:type="dcterms:W3CDTF">2015-05-13T12:01:00Z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